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1F" w:rsidRPr="001B3D12" w:rsidRDefault="00975C1F">
      <w:pPr>
        <w:spacing w:line="520" w:lineRule="exact"/>
        <w:jc w:val="left"/>
        <w:rPr>
          <w:rFonts w:ascii="宋体" w:cs="Times New Roman"/>
          <w:b/>
          <w:bCs/>
          <w:sz w:val="28"/>
          <w:szCs w:val="28"/>
        </w:rPr>
      </w:pPr>
      <w:r w:rsidRPr="001B3D12">
        <w:rPr>
          <w:rFonts w:ascii="宋体" w:hAnsi="宋体" w:cs="宋体" w:hint="eastAsia"/>
          <w:b/>
          <w:bCs/>
          <w:sz w:val="28"/>
          <w:szCs w:val="28"/>
        </w:rPr>
        <w:t>附件</w:t>
      </w:r>
      <w:r w:rsidRPr="001B3D12">
        <w:rPr>
          <w:rFonts w:ascii="宋体" w:hAnsi="宋体" w:cs="宋体"/>
          <w:b/>
          <w:bCs/>
          <w:sz w:val="28"/>
          <w:szCs w:val="28"/>
        </w:rPr>
        <w:t>4</w:t>
      </w:r>
    </w:p>
    <w:p w:rsidR="00975C1F" w:rsidRPr="001B3D12" w:rsidRDefault="00975C1F" w:rsidP="001B3D12">
      <w:pPr>
        <w:spacing w:beforeLines="100" w:afterLines="100" w:line="520" w:lineRule="exact"/>
        <w:jc w:val="center"/>
        <w:rPr>
          <w:rFonts w:ascii="宋体" w:cs="宋体"/>
          <w:b/>
          <w:bCs/>
          <w:sz w:val="36"/>
          <w:szCs w:val="36"/>
        </w:rPr>
      </w:pPr>
      <w:r w:rsidRPr="001B3D12">
        <w:rPr>
          <w:rFonts w:ascii="宋体" w:hAnsi="宋体" w:cs="宋体" w:hint="eastAsia"/>
          <w:b/>
          <w:bCs/>
          <w:sz w:val="36"/>
          <w:szCs w:val="36"/>
        </w:rPr>
        <w:t>“先进班集体”</w:t>
      </w:r>
      <w:bookmarkStart w:id="0" w:name="_GoBack"/>
      <w:bookmarkEnd w:id="0"/>
      <w:r w:rsidRPr="001B3D12">
        <w:rPr>
          <w:rFonts w:ascii="宋体" w:hAnsi="宋体" w:cs="宋体" w:hint="eastAsia"/>
          <w:b/>
          <w:bCs/>
          <w:sz w:val="36"/>
          <w:szCs w:val="36"/>
        </w:rPr>
        <w:t>名单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教育学院：</w:t>
      </w:r>
    </w:p>
    <w:p w:rsidR="00975C1F" w:rsidRPr="00396D24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 w:rsidRPr="00396D24">
        <w:rPr>
          <w:rFonts w:ascii="宋体" w:hAnsi="宋体" w:cs="宋体"/>
          <w:sz w:val="28"/>
          <w:szCs w:val="28"/>
        </w:rPr>
        <w:t>2012</w:t>
      </w:r>
      <w:r w:rsidRPr="00396D24">
        <w:rPr>
          <w:rFonts w:ascii="宋体" w:hAnsi="宋体" w:cs="宋体" w:hint="eastAsia"/>
          <w:sz w:val="28"/>
          <w:szCs w:val="28"/>
        </w:rPr>
        <w:t>级小学教育文综一班</w:t>
      </w:r>
    </w:p>
    <w:p w:rsidR="00975C1F" w:rsidRPr="00396D24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 w:rsidRPr="00396D24">
        <w:rPr>
          <w:rFonts w:ascii="宋体" w:hAnsi="宋体" w:cs="宋体"/>
          <w:sz w:val="28"/>
          <w:szCs w:val="28"/>
        </w:rPr>
        <w:t>2012</w:t>
      </w:r>
      <w:r w:rsidRPr="00396D24">
        <w:rPr>
          <w:rFonts w:ascii="宋体" w:hAnsi="宋体" w:cs="宋体" w:hint="eastAsia"/>
          <w:sz w:val="28"/>
          <w:szCs w:val="28"/>
        </w:rPr>
        <w:t>级应用心理一班</w:t>
      </w:r>
    </w:p>
    <w:p w:rsidR="00975C1F" w:rsidRPr="00396D24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 w:rsidRPr="00396D24">
        <w:rPr>
          <w:rFonts w:ascii="宋体" w:hAnsi="宋体" w:cs="宋体"/>
          <w:sz w:val="28"/>
          <w:szCs w:val="28"/>
        </w:rPr>
        <w:t>2012</w:t>
      </w:r>
      <w:r w:rsidRPr="00396D24">
        <w:rPr>
          <w:rFonts w:ascii="宋体" w:hAnsi="宋体" w:cs="宋体" w:hint="eastAsia"/>
          <w:sz w:val="28"/>
          <w:szCs w:val="28"/>
        </w:rPr>
        <w:t>级学前教育一班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经济与管理学院：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级旅游管理本科班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级会计学（</w:t>
      </w:r>
      <w:r>
        <w:rPr>
          <w:rFonts w:ascii="宋体" w:hAnsi="宋体" w:cs="宋体"/>
          <w:sz w:val="28"/>
          <w:szCs w:val="28"/>
        </w:rPr>
        <w:t>ISEC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级物流管理本科班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级会计学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外国语学院：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级日语班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2012</w:t>
      </w:r>
      <w:r>
        <w:rPr>
          <w:rFonts w:ascii="宋体" w:hAnsi="宋体" w:cs="宋体" w:hint="eastAsia"/>
          <w:sz w:val="28"/>
          <w:szCs w:val="28"/>
        </w:rPr>
        <w:t>级汉本二班</w:t>
      </w:r>
    </w:p>
    <w:p w:rsidR="00975C1F" w:rsidRDefault="00975C1F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资源与环境科学学院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2012</w:t>
      </w:r>
      <w:r>
        <w:rPr>
          <w:rFonts w:ascii="宋体" w:hAnsi="宋体" w:cs="宋体" w:hint="eastAsia"/>
          <w:sz w:val="28"/>
          <w:szCs w:val="28"/>
        </w:rPr>
        <w:t>级人文地理与城乡规划三本二班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音乐学院：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级表演班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2012</w:t>
      </w:r>
      <w:r>
        <w:rPr>
          <w:rFonts w:ascii="宋体" w:hAnsi="宋体" w:cs="宋体" w:hint="eastAsia"/>
          <w:sz w:val="28"/>
          <w:szCs w:val="28"/>
        </w:rPr>
        <w:t>级汉本二班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化学化工学院：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级化学班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体育学院：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级社会体育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建筑与机械工程学院：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级土木工程</w:t>
      </w:r>
      <w:r w:rsidRPr="00D560E0"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级建筑工程技术</w:t>
      </w:r>
      <w:r w:rsidRPr="00D560E0"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政法学院：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级思想政治教育蒙本班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数学与统计学院：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级数学与应用数学汉本班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文学院：</w:t>
      </w:r>
    </w:p>
    <w:p w:rsidR="00975C1F" w:rsidRPr="00C63883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 w:rsidRPr="00C63883">
        <w:rPr>
          <w:rFonts w:ascii="宋体" w:hAnsi="宋体" w:cs="宋体"/>
          <w:sz w:val="28"/>
          <w:szCs w:val="28"/>
        </w:rPr>
        <w:t>2013</w:t>
      </w:r>
      <w:r w:rsidRPr="00C63883">
        <w:rPr>
          <w:rFonts w:ascii="宋体" w:hAnsi="宋体" w:cs="宋体" w:hint="eastAsia"/>
          <w:sz w:val="28"/>
          <w:szCs w:val="28"/>
        </w:rPr>
        <w:t>级汉语言文学</w:t>
      </w:r>
      <w:r w:rsidRPr="00C63883">
        <w:rPr>
          <w:rFonts w:ascii="宋体" w:hAnsi="宋体" w:cs="宋体"/>
          <w:sz w:val="28"/>
          <w:szCs w:val="28"/>
        </w:rPr>
        <w:t>3</w:t>
      </w:r>
      <w:r w:rsidRPr="00C63883">
        <w:rPr>
          <w:rFonts w:ascii="宋体" w:hAnsi="宋体" w:cs="宋体" w:hint="eastAsia"/>
          <w:sz w:val="28"/>
          <w:szCs w:val="28"/>
        </w:rPr>
        <w:t>班</w:t>
      </w:r>
    </w:p>
    <w:p w:rsidR="00975C1F" w:rsidRPr="00C63883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 w:rsidRPr="00C63883">
        <w:rPr>
          <w:rFonts w:ascii="宋体" w:hAnsi="宋体" w:cs="宋体"/>
          <w:sz w:val="28"/>
          <w:szCs w:val="28"/>
        </w:rPr>
        <w:t>2012</w:t>
      </w:r>
      <w:r w:rsidRPr="00C63883">
        <w:rPr>
          <w:rFonts w:ascii="宋体" w:hAnsi="宋体" w:cs="宋体" w:hint="eastAsia"/>
          <w:sz w:val="28"/>
          <w:szCs w:val="28"/>
        </w:rPr>
        <w:t>级汉语言文学</w:t>
      </w:r>
      <w:r w:rsidRPr="00C63883">
        <w:rPr>
          <w:rFonts w:ascii="宋体" w:hAnsi="宋体" w:cs="宋体"/>
          <w:sz w:val="28"/>
          <w:szCs w:val="28"/>
        </w:rPr>
        <w:t>1</w:t>
      </w:r>
      <w:r w:rsidRPr="00C63883"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美术学院：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级美术学汉本班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级艺术设计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计算机与信息工程学院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历史文化学院：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2012</w:t>
      </w:r>
      <w:r>
        <w:rPr>
          <w:rFonts w:ascii="宋体" w:hAnsi="宋体" w:cs="宋体" w:hint="eastAsia"/>
          <w:sz w:val="28"/>
          <w:szCs w:val="28"/>
        </w:rPr>
        <w:t>级考古班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蒙古文史学院：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级蒙汉翻译班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物理与电子信息工程学院：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级物理学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975C1F" w:rsidRDefault="00975C1F">
      <w:pPr>
        <w:spacing w:line="5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医学院：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2012</w:t>
      </w:r>
      <w:r>
        <w:rPr>
          <w:rFonts w:ascii="宋体" w:hAnsi="宋体" w:cs="宋体" w:hint="eastAsia"/>
          <w:sz w:val="28"/>
          <w:szCs w:val="28"/>
        </w:rPr>
        <w:t>级医学检验本科班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级口腔本科班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2013</w:t>
      </w:r>
      <w:r>
        <w:rPr>
          <w:rFonts w:ascii="宋体" w:hAnsi="宋体" w:cs="宋体" w:hint="eastAsia"/>
          <w:sz w:val="28"/>
          <w:szCs w:val="28"/>
        </w:rPr>
        <w:t>级临床医学定向本科班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级护理预科本科班</w:t>
      </w:r>
    </w:p>
    <w:p w:rsidR="00975C1F" w:rsidRDefault="00975C1F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生命科学学院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975C1F" w:rsidRDefault="00975C1F" w:rsidP="001B3D12">
      <w:pPr>
        <w:spacing w:line="520" w:lineRule="exact"/>
        <w:ind w:firstLineChars="200" w:firstLine="316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2012</w:t>
      </w:r>
      <w:r>
        <w:rPr>
          <w:rFonts w:ascii="宋体" w:hAnsi="宋体" w:cs="宋体" w:hint="eastAsia"/>
          <w:sz w:val="28"/>
          <w:szCs w:val="28"/>
        </w:rPr>
        <w:t>级生物技术班</w:t>
      </w:r>
    </w:p>
    <w:p w:rsidR="00975C1F" w:rsidRDefault="00975C1F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国际教育学院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975C1F" w:rsidRDefault="00975C1F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2012</w:t>
      </w:r>
      <w:r>
        <w:rPr>
          <w:rFonts w:ascii="宋体" w:hAnsi="宋体" w:cs="宋体" w:hint="eastAsia"/>
          <w:sz w:val="28"/>
          <w:szCs w:val="28"/>
        </w:rPr>
        <w:t>级临床医学班</w:t>
      </w:r>
    </w:p>
    <w:sectPr w:rsidR="00975C1F" w:rsidSect="00DF066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C1F" w:rsidRDefault="00975C1F" w:rsidP="00D560E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75C1F" w:rsidRDefault="00975C1F" w:rsidP="00D560E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C1F" w:rsidRDefault="00975C1F" w:rsidP="00D560E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75C1F" w:rsidRDefault="00975C1F" w:rsidP="00D560E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98C"/>
    <w:rsid w:val="00034853"/>
    <w:rsid w:val="000476A2"/>
    <w:rsid w:val="00143012"/>
    <w:rsid w:val="001B3D12"/>
    <w:rsid w:val="002627C6"/>
    <w:rsid w:val="002B7AA0"/>
    <w:rsid w:val="002C1541"/>
    <w:rsid w:val="002F317B"/>
    <w:rsid w:val="00321F9C"/>
    <w:rsid w:val="0032264E"/>
    <w:rsid w:val="003327D6"/>
    <w:rsid w:val="00396D24"/>
    <w:rsid w:val="004B32E3"/>
    <w:rsid w:val="004C183B"/>
    <w:rsid w:val="00545FC0"/>
    <w:rsid w:val="00595B9F"/>
    <w:rsid w:val="00611E3B"/>
    <w:rsid w:val="00773F94"/>
    <w:rsid w:val="00777342"/>
    <w:rsid w:val="007F775B"/>
    <w:rsid w:val="008141AA"/>
    <w:rsid w:val="00884D2B"/>
    <w:rsid w:val="008F5185"/>
    <w:rsid w:val="009112E7"/>
    <w:rsid w:val="00975C1F"/>
    <w:rsid w:val="009D5F4B"/>
    <w:rsid w:val="00A37E2A"/>
    <w:rsid w:val="00A45521"/>
    <w:rsid w:val="00A66FBE"/>
    <w:rsid w:val="00B6798C"/>
    <w:rsid w:val="00BF7A26"/>
    <w:rsid w:val="00C306C7"/>
    <w:rsid w:val="00C63883"/>
    <w:rsid w:val="00C7342B"/>
    <w:rsid w:val="00D06586"/>
    <w:rsid w:val="00D560E0"/>
    <w:rsid w:val="00DF066A"/>
    <w:rsid w:val="00F239EC"/>
    <w:rsid w:val="04CA1E63"/>
    <w:rsid w:val="2ADB055C"/>
    <w:rsid w:val="5BC86423"/>
    <w:rsid w:val="71D310CC"/>
    <w:rsid w:val="7D68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F4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5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D5F4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D5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D5F4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73F9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3F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84</Words>
  <Characters>485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微软用户</cp:lastModifiedBy>
  <cp:revision>20</cp:revision>
  <cp:lastPrinted>2015-12-10T00:10:00Z</cp:lastPrinted>
  <dcterms:created xsi:type="dcterms:W3CDTF">2014-12-17T12:36:00Z</dcterms:created>
  <dcterms:modified xsi:type="dcterms:W3CDTF">2015-12-16T07:28:00Z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