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3A1B" w:rsidRPr="00650E5E" w:rsidRDefault="009D3A1B" w:rsidP="008A4FB6">
      <w:pPr>
        <w:rPr>
          <w:rFonts w:ascii="宋体" w:cs="Times New Roman"/>
          <w:b/>
          <w:bCs/>
          <w:sz w:val="28"/>
          <w:szCs w:val="28"/>
        </w:rPr>
      </w:pPr>
      <w:r w:rsidRPr="00650E5E">
        <w:rPr>
          <w:rFonts w:ascii="宋体" w:hAnsi="宋体" w:cs="宋体" w:hint="eastAsia"/>
          <w:b/>
          <w:bCs/>
          <w:sz w:val="28"/>
          <w:szCs w:val="28"/>
        </w:rPr>
        <w:t>附件</w:t>
      </w:r>
      <w:r w:rsidRPr="00650E5E">
        <w:rPr>
          <w:rFonts w:ascii="宋体" w:hAnsi="宋体" w:cs="宋体"/>
          <w:b/>
          <w:bCs/>
          <w:sz w:val="28"/>
          <w:szCs w:val="28"/>
        </w:rPr>
        <w:t xml:space="preserve">2 </w:t>
      </w:r>
    </w:p>
    <w:p w:rsidR="009D3A1B" w:rsidRPr="00650E5E" w:rsidRDefault="009D3A1B" w:rsidP="008A4FB6">
      <w:pPr>
        <w:jc w:val="center"/>
        <w:rPr>
          <w:rFonts w:ascii="宋体" w:cs="宋体"/>
          <w:b/>
          <w:bCs/>
          <w:sz w:val="36"/>
          <w:szCs w:val="36"/>
        </w:rPr>
      </w:pPr>
      <w:r w:rsidRPr="00650E5E">
        <w:rPr>
          <w:rFonts w:ascii="宋体" w:hAnsi="宋体" w:cs="宋体" w:hint="eastAsia"/>
          <w:b/>
          <w:bCs/>
          <w:sz w:val="36"/>
          <w:szCs w:val="36"/>
        </w:rPr>
        <w:t>“学生资助工作先进个人”名单</w:t>
      </w:r>
    </w:p>
    <w:p w:rsidR="009D3A1B" w:rsidRPr="00A705E9" w:rsidRDefault="009D3A1B" w:rsidP="008A4FB6">
      <w:pPr>
        <w:jc w:val="center"/>
        <w:rPr>
          <w:rFonts w:ascii="宋体" w:cs="Times New Roman"/>
          <w:b/>
          <w:bCs/>
          <w:sz w:val="32"/>
          <w:szCs w:val="32"/>
        </w:rPr>
      </w:pP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计划财务处：</w:t>
      </w:r>
      <w:r w:rsidRPr="00B86A67">
        <w:rPr>
          <w:rFonts w:cs="宋体" w:hint="eastAsia"/>
          <w:sz w:val="28"/>
          <w:szCs w:val="28"/>
        </w:rPr>
        <w:t>乌云芒来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学生工作处：</w:t>
      </w:r>
      <w:r w:rsidRPr="00B86A67">
        <w:rPr>
          <w:rFonts w:cs="宋体" w:hint="eastAsia"/>
          <w:sz w:val="28"/>
          <w:szCs w:val="28"/>
        </w:rPr>
        <w:t>才智颖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外国语学院：</w:t>
      </w:r>
      <w:r w:rsidRPr="00B86A67">
        <w:rPr>
          <w:rFonts w:cs="宋体" w:hint="eastAsia"/>
          <w:sz w:val="28"/>
          <w:szCs w:val="28"/>
        </w:rPr>
        <w:t>刘震宇</w:t>
      </w:r>
      <w:bookmarkStart w:id="0" w:name="_GoBack"/>
      <w:bookmarkEnd w:id="0"/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数学学院：</w:t>
      </w:r>
      <w:r w:rsidRPr="00B86A67">
        <w:rPr>
          <w:rFonts w:cs="宋体" w:hint="eastAsia"/>
          <w:sz w:val="28"/>
          <w:szCs w:val="28"/>
        </w:rPr>
        <w:t>鲍志光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建筑与机械工程学院：</w:t>
      </w:r>
      <w:r w:rsidRPr="00B86A67">
        <w:rPr>
          <w:rFonts w:cs="宋体" w:hint="eastAsia"/>
          <w:sz w:val="28"/>
          <w:szCs w:val="28"/>
        </w:rPr>
        <w:t>王英杰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化学化工学院：</w:t>
      </w:r>
      <w:r w:rsidRPr="00B86A67">
        <w:rPr>
          <w:rFonts w:cs="宋体" w:hint="eastAsia"/>
          <w:sz w:val="28"/>
          <w:szCs w:val="28"/>
        </w:rPr>
        <w:t>徐艳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美术学院：</w:t>
      </w:r>
      <w:r w:rsidRPr="00B86A67">
        <w:rPr>
          <w:rFonts w:cs="宋体" w:hint="eastAsia"/>
          <w:sz w:val="28"/>
          <w:szCs w:val="28"/>
        </w:rPr>
        <w:t>李煜辉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政法学院：</w:t>
      </w:r>
      <w:r w:rsidRPr="00B86A67">
        <w:rPr>
          <w:rFonts w:cs="宋体" w:hint="eastAsia"/>
          <w:sz w:val="28"/>
          <w:szCs w:val="28"/>
        </w:rPr>
        <w:t>斯琴塔日哈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物理与电子工程学院：</w:t>
      </w:r>
      <w:r w:rsidRPr="00B86A67">
        <w:rPr>
          <w:rFonts w:cs="宋体" w:hint="eastAsia"/>
          <w:sz w:val="28"/>
          <w:szCs w:val="28"/>
        </w:rPr>
        <w:t>尹辑文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资源与环境科学学院：</w:t>
      </w:r>
      <w:r w:rsidRPr="00B86A67">
        <w:rPr>
          <w:rFonts w:cs="宋体" w:hint="eastAsia"/>
          <w:sz w:val="28"/>
          <w:szCs w:val="28"/>
        </w:rPr>
        <w:t>顾明岩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经济与管理学院：</w:t>
      </w:r>
      <w:r w:rsidRPr="00B86A67">
        <w:rPr>
          <w:rFonts w:cs="宋体" w:hint="eastAsia"/>
          <w:sz w:val="28"/>
          <w:szCs w:val="28"/>
        </w:rPr>
        <w:t>聂胜男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文学院：</w:t>
      </w:r>
      <w:r w:rsidRPr="00B86A67">
        <w:rPr>
          <w:rFonts w:cs="宋体" w:hint="eastAsia"/>
          <w:sz w:val="28"/>
          <w:szCs w:val="28"/>
        </w:rPr>
        <w:t>孟凡珍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音乐学院：</w:t>
      </w:r>
      <w:r w:rsidRPr="00B86A67">
        <w:rPr>
          <w:rFonts w:cs="宋体" w:hint="eastAsia"/>
          <w:sz w:val="28"/>
          <w:szCs w:val="28"/>
        </w:rPr>
        <w:t>张姣琳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蒙古文史学院：</w:t>
      </w:r>
      <w:r w:rsidRPr="00B86A67">
        <w:rPr>
          <w:rFonts w:cs="宋体" w:hint="eastAsia"/>
          <w:sz w:val="28"/>
          <w:szCs w:val="28"/>
        </w:rPr>
        <w:t>刚巴图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教育学院：</w:t>
      </w:r>
      <w:r w:rsidRPr="00B86A67">
        <w:rPr>
          <w:rFonts w:cs="宋体" w:hint="eastAsia"/>
          <w:sz w:val="28"/>
          <w:szCs w:val="28"/>
        </w:rPr>
        <w:t>王俏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体育学院：</w:t>
      </w:r>
      <w:r w:rsidRPr="00B86A67">
        <w:rPr>
          <w:rFonts w:cs="宋体" w:hint="eastAsia"/>
          <w:sz w:val="28"/>
          <w:szCs w:val="28"/>
        </w:rPr>
        <w:t>李俊杰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医学院：</w:t>
      </w:r>
      <w:r w:rsidRPr="00B86A67">
        <w:rPr>
          <w:rFonts w:cs="宋体" w:hint="eastAsia"/>
          <w:sz w:val="28"/>
          <w:szCs w:val="28"/>
        </w:rPr>
        <w:t>张国利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口腔医学院：</w:t>
      </w:r>
      <w:r w:rsidRPr="00B86A67">
        <w:rPr>
          <w:rFonts w:cs="宋体" w:hint="eastAsia"/>
          <w:sz w:val="28"/>
          <w:szCs w:val="28"/>
        </w:rPr>
        <w:t>李秀君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历史文化学院：</w:t>
      </w:r>
      <w:r w:rsidRPr="00B86A67">
        <w:rPr>
          <w:rFonts w:cs="宋体" w:hint="eastAsia"/>
          <w:sz w:val="28"/>
          <w:szCs w:val="28"/>
        </w:rPr>
        <w:t>那钦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生命科学学院：</w:t>
      </w:r>
      <w:r w:rsidRPr="00B86A67">
        <w:rPr>
          <w:rFonts w:cs="宋体" w:hint="eastAsia"/>
          <w:sz w:val="28"/>
          <w:szCs w:val="28"/>
        </w:rPr>
        <w:t>杨碧龙</w:t>
      </w:r>
    </w:p>
    <w:p w:rsidR="009D3A1B" w:rsidRPr="00B86A67" w:rsidRDefault="009D3A1B" w:rsidP="008A4FB6">
      <w:pPr>
        <w:snapToGrid w:val="0"/>
        <w:spacing w:line="336" w:lineRule="auto"/>
        <w:rPr>
          <w:rFonts w:cs="Times New Roman"/>
          <w:sz w:val="28"/>
          <w:szCs w:val="28"/>
        </w:rPr>
      </w:pPr>
      <w:r w:rsidRPr="00B86A67">
        <w:rPr>
          <w:rFonts w:ascii="宋体" w:hAnsi="宋体" w:cs="宋体" w:hint="eastAsia"/>
          <w:b/>
          <w:bCs/>
          <w:sz w:val="28"/>
          <w:szCs w:val="28"/>
        </w:rPr>
        <w:t>计算机与信息工程学院：</w:t>
      </w:r>
      <w:r w:rsidRPr="00B86A67">
        <w:rPr>
          <w:rFonts w:cs="宋体" w:hint="eastAsia"/>
          <w:sz w:val="28"/>
          <w:szCs w:val="28"/>
        </w:rPr>
        <w:t>董松涛</w:t>
      </w:r>
    </w:p>
    <w:sectPr w:rsidR="009D3A1B" w:rsidRPr="00B86A67" w:rsidSect="006465A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A1B" w:rsidRDefault="009D3A1B" w:rsidP="00A71275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9D3A1B" w:rsidRDefault="009D3A1B" w:rsidP="00A71275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A1B" w:rsidRDefault="009D3A1B" w:rsidP="00A71275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9D3A1B" w:rsidRDefault="009D3A1B" w:rsidP="00A71275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71275"/>
    <w:rsid w:val="00387413"/>
    <w:rsid w:val="0041295A"/>
    <w:rsid w:val="00640E30"/>
    <w:rsid w:val="006465A7"/>
    <w:rsid w:val="00650E5E"/>
    <w:rsid w:val="00655BD9"/>
    <w:rsid w:val="007919C8"/>
    <w:rsid w:val="007C3FA9"/>
    <w:rsid w:val="008A4FB6"/>
    <w:rsid w:val="008E1609"/>
    <w:rsid w:val="009D3A1B"/>
    <w:rsid w:val="00A705E9"/>
    <w:rsid w:val="00A71275"/>
    <w:rsid w:val="00B86A67"/>
    <w:rsid w:val="00BB40FF"/>
    <w:rsid w:val="00BF72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5A7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712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A71275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A712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A7127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2496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36</Words>
  <Characters>208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DADI</dc:creator>
  <cp:keywords/>
  <dc:description/>
  <cp:lastModifiedBy>微软用户</cp:lastModifiedBy>
  <cp:revision>8</cp:revision>
  <dcterms:created xsi:type="dcterms:W3CDTF">2015-12-04T08:32:00Z</dcterms:created>
  <dcterms:modified xsi:type="dcterms:W3CDTF">2015-12-16T07:21:00Z</dcterms:modified>
</cp:coreProperties>
</file>